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2614AD4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B559F7">
        <w:rPr>
          <w:b/>
          <w:lang w:val="en-GB"/>
        </w:rPr>
        <w:t xml:space="preserve"> </w:t>
      </w:r>
      <w:r w:rsidR="001B3924">
        <w:rPr>
          <w:b/>
          <w:lang w:val="en-GB"/>
        </w:rPr>
        <w:t>17-SS003-26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A761AF">
        <w:trPr>
          <w:trHeight w:val="416"/>
        </w:trPr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71A2A90F" w:rsidR="00B0293A" w:rsidRPr="00A83773" w:rsidRDefault="001B392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224BD5">
              <w:rPr>
                <w:rFonts w:ascii="Calibri" w:hAnsi="Calibri"/>
                <w:szCs w:val="20"/>
              </w:rPr>
              <w:t>/07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3279EC36" w:rsidR="00B0293A" w:rsidRPr="00A83773" w:rsidRDefault="00224BD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55EF8">
              <w:rPr>
                <w:rFonts w:ascii="Calibri" w:hAnsi="Calibri"/>
                <w:szCs w:val="20"/>
              </w:rPr>
              <w:t>3</w:t>
            </w:r>
            <w:r w:rsidR="00AD5080">
              <w:rPr>
                <w:rFonts w:ascii="Calibri" w:hAnsi="Calibri"/>
                <w:szCs w:val="20"/>
              </w:rPr>
              <w:t>/0</w:t>
            </w:r>
            <w:r w:rsidR="00B55EF8">
              <w:rPr>
                <w:rFonts w:ascii="Calibri" w:hAnsi="Calibri"/>
                <w:szCs w:val="20"/>
              </w:rPr>
              <w:t>7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6AF56968" w:rsidR="00B0293A" w:rsidRPr="00A83773" w:rsidRDefault="00224BD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55EF8">
              <w:rPr>
                <w:rFonts w:ascii="Calibri" w:hAnsi="Calibri"/>
                <w:szCs w:val="20"/>
              </w:rPr>
              <w:t>5</w:t>
            </w:r>
            <w:r w:rsidR="00AD5080">
              <w:rPr>
                <w:rFonts w:ascii="Calibri" w:hAnsi="Calibri"/>
                <w:szCs w:val="20"/>
              </w:rPr>
              <w:t>/0</w:t>
            </w:r>
            <w:r w:rsidR="00B55EF8">
              <w:rPr>
                <w:rFonts w:ascii="Calibri" w:hAnsi="Calibri"/>
                <w:szCs w:val="20"/>
              </w:rPr>
              <w:t>7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52402FCA" w:rsidR="00B0293A" w:rsidRPr="00A83773" w:rsidRDefault="00B55EF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3C0D4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3C0D4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314700A5" w:rsidR="00B0293A" w:rsidRPr="00A83773" w:rsidRDefault="00B55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3C0D4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3C0D4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651C1CF9" w:rsidR="00B0293A" w:rsidRPr="00A83773" w:rsidRDefault="00B55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To be confirm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0AD32D59" w:rsidR="00B0293A" w:rsidRPr="00A83773" w:rsidRDefault="00B55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To be confirm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65B2E3D0" w:rsidR="00B0293A" w:rsidRPr="00A83773" w:rsidRDefault="00B55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To be confirm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71B61718" w:rsidR="00B0293A" w:rsidRPr="00532E97" w:rsidRDefault="00E72A9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To be confirm 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E6D2" w14:textId="77777777" w:rsidR="004127DB" w:rsidRDefault="004127DB">
      <w:r>
        <w:separator/>
      </w:r>
    </w:p>
  </w:endnote>
  <w:endnote w:type="continuationSeparator" w:id="0">
    <w:p w14:paraId="3001AF8F" w14:textId="77777777" w:rsidR="004127DB" w:rsidRDefault="004127DB">
      <w:r>
        <w:continuationSeparator/>
      </w:r>
    </w:p>
  </w:endnote>
  <w:endnote w:type="continuationNotice" w:id="1">
    <w:p w14:paraId="0CF09198" w14:textId="77777777" w:rsidR="004127DB" w:rsidRDefault="00412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D86EE6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55EF8">
      <w:rPr>
        <w:noProof/>
      </w:rPr>
      <w:t>2026-07-22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B785" w14:textId="77777777" w:rsidR="004127DB" w:rsidRDefault="004127DB">
      <w:r>
        <w:separator/>
      </w:r>
    </w:p>
  </w:footnote>
  <w:footnote w:type="continuationSeparator" w:id="0">
    <w:p w14:paraId="27668586" w14:textId="77777777" w:rsidR="004127DB" w:rsidRDefault="004127DB">
      <w:r>
        <w:continuationSeparator/>
      </w:r>
    </w:p>
  </w:footnote>
  <w:footnote w:type="continuationNotice" w:id="1">
    <w:p w14:paraId="31C1DE05" w14:textId="77777777" w:rsidR="004127DB" w:rsidRDefault="00412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5BF"/>
    <w:rsid w:val="00055D4A"/>
    <w:rsid w:val="0006191C"/>
    <w:rsid w:val="00063557"/>
    <w:rsid w:val="000644F4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217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3924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7718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BD5"/>
    <w:rsid w:val="00224EE4"/>
    <w:rsid w:val="00225E3E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26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3826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0D45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7DB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4FD5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2C4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4F7AA9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7C4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87F2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580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E42"/>
    <w:rsid w:val="007A02DA"/>
    <w:rsid w:val="007A28C6"/>
    <w:rsid w:val="007A3E71"/>
    <w:rsid w:val="007A56FE"/>
    <w:rsid w:val="007A5E3D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0B9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035B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2794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F02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4EC"/>
    <w:rsid w:val="00997B5D"/>
    <w:rsid w:val="009A2D95"/>
    <w:rsid w:val="009A30D6"/>
    <w:rsid w:val="009A4E7E"/>
    <w:rsid w:val="009A5F9C"/>
    <w:rsid w:val="009A7908"/>
    <w:rsid w:val="009B0373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5D35"/>
    <w:rsid w:val="009E6E15"/>
    <w:rsid w:val="009E6F73"/>
    <w:rsid w:val="009F2022"/>
    <w:rsid w:val="009F2D28"/>
    <w:rsid w:val="009F3EDC"/>
    <w:rsid w:val="009F3EFE"/>
    <w:rsid w:val="009F418F"/>
    <w:rsid w:val="009F4691"/>
    <w:rsid w:val="009F543D"/>
    <w:rsid w:val="00A0065C"/>
    <w:rsid w:val="00A00CA8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5C31"/>
    <w:rsid w:val="00A71246"/>
    <w:rsid w:val="00A74C87"/>
    <w:rsid w:val="00A755AB"/>
    <w:rsid w:val="00A761AF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2E"/>
    <w:rsid w:val="00AD2CA0"/>
    <w:rsid w:val="00AD325B"/>
    <w:rsid w:val="00AD3B6A"/>
    <w:rsid w:val="00AD5080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0DF"/>
    <w:rsid w:val="00B51323"/>
    <w:rsid w:val="00B51D5A"/>
    <w:rsid w:val="00B5243B"/>
    <w:rsid w:val="00B52A7F"/>
    <w:rsid w:val="00B52BE9"/>
    <w:rsid w:val="00B559F7"/>
    <w:rsid w:val="00B55EF8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77F4D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D6AA2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D3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CB5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003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A14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06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A90"/>
    <w:rsid w:val="00E73AD9"/>
    <w:rsid w:val="00E74C6E"/>
    <w:rsid w:val="00E74CD5"/>
    <w:rsid w:val="00E75C32"/>
    <w:rsid w:val="00E76798"/>
    <w:rsid w:val="00E80DF3"/>
    <w:rsid w:val="00E80E0A"/>
    <w:rsid w:val="00E86D44"/>
    <w:rsid w:val="00E9052C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4121"/>
    <w:rsid w:val="00EC51A1"/>
    <w:rsid w:val="00ED10DE"/>
    <w:rsid w:val="00ED1288"/>
    <w:rsid w:val="00ED463D"/>
    <w:rsid w:val="00ED6A7D"/>
    <w:rsid w:val="00EE1027"/>
    <w:rsid w:val="00EE49F6"/>
    <w:rsid w:val="00EE5C29"/>
    <w:rsid w:val="00EE651A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568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6E7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4</cp:revision>
  <cp:lastPrinted>2013-10-18T08:32:00Z</cp:lastPrinted>
  <dcterms:created xsi:type="dcterms:W3CDTF">2026-07-06T23:55:00Z</dcterms:created>
  <dcterms:modified xsi:type="dcterms:W3CDTF">2026-07-22T03:57:00Z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